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74F76" w14:textId="77777777" w:rsidR="001366FB" w:rsidRDefault="001366FB" w:rsidP="00136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PYKMERE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66B056FA" w14:textId="77777777" w:rsidR="001366FB" w:rsidRDefault="001366FB" w:rsidP="001366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05B16E" w14:textId="77777777" w:rsidR="001366FB" w:rsidRDefault="001366FB" w:rsidP="001366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747F0E" w14:textId="77777777" w:rsidR="001366FB" w:rsidRDefault="001366FB" w:rsidP="00136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Feb.1485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the Guildhall, </w:t>
      </w:r>
    </w:p>
    <w:p w14:paraId="573B41D5" w14:textId="77777777" w:rsidR="001366FB" w:rsidRDefault="001366FB" w:rsidP="00136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7596B10" w14:textId="77777777" w:rsidR="001366FB" w:rsidRDefault="001366FB" w:rsidP="001366FB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C6D00C1" w14:textId="77777777" w:rsidR="001366FB" w:rsidRDefault="001366FB" w:rsidP="001366FB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p.22)</w:t>
      </w:r>
    </w:p>
    <w:p w14:paraId="5CC2D1F0" w14:textId="77777777" w:rsidR="001366FB" w:rsidRDefault="001366FB" w:rsidP="001366F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8FCDE9F" w14:textId="77777777" w:rsidR="001366FB" w:rsidRDefault="001366FB" w:rsidP="001366F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7F54BF5" w14:textId="77777777" w:rsidR="001366FB" w:rsidRDefault="001366FB" w:rsidP="001366F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 January 2022</w:t>
      </w:r>
    </w:p>
    <w:p w14:paraId="69CF0A0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64E29" w14:textId="77777777" w:rsidR="001366FB" w:rsidRDefault="001366FB" w:rsidP="009139A6">
      <w:r>
        <w:separator/>
      </w:r>
    </w:p>
  </w:endnote>
  <w:endnote w:type="continuationSeparator" w:id="0">
    <w:p w14:paraId="6645F0BA" w14:textId="77777777" w:rsidR="001366FB" w:rsidRDefault="001366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7C6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9C6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4B0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17C59" w14:textId="77777777" w:rsidR="001366FB" w:rsidRDefault="001366FB" w:rsidP="009139A6">
      <w:r>
        <w:separator/>
      </w:r>
    </w:p>
  </w:footnote>
  <w:footnote w:type="continuationSeparator" w:id="0">
    <w:p w14:paraId="4260C7D2" w14:textId="77777777" w:rsidR="001366FB" w:rsidRDefault="001366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F7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44D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7E4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6FB"/>
    <w:rsid w:val="000666E0"/>
    <w:rsid w:val="001366F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30CA4"/>
  <w15:chartTrackingRefBased/>
  <w15:docId w15:val="{C8698650-A98B-4933-9D17-3637E0A0A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2022-01-26T20:50:00Z</dcterms:created>
  <dcterms:modified xsi:type="dcterms:W3CDTF">2022-01-26T20:50:00Z</dcterms:modified>
</cp:coreProperties>
</file>